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168F4" w14:textId="0FA1AA9C" w:rsidR="00FB4D4E" w:rsidRDefault="00FB4D4E" w:rsidP="00513524">
      <w:pPr>
        <w:pStyle w:val="Nagwek1"/>
        <w:numPr>
          <w:ilvl w:val="0"/>
          <w:numId w:val="0"/>
        </w:numPr>
        <w:rPr>
          <w:rFonts w:ascii="Calibri Light" w:hAnsi="Calibri Light" w:cs="Calibri Light"/>
          <w:bCs/>
          <w:i w:val="0"/>
          <w:sz w:val="18"/>
          <w:szCs w:val="18"/>
        </w:rPr>
      </w:pPr>
      <w:r>
        <w:rPr>
          <w:rFonts w:ascii="Calibri Light" w:hAnsi="Calibri Light" w:cs="Calibri Light"/>
          <w:bCs/>
          <w:i w:val="0"/>
          <w:sz w:val="18"/>
          <w:szCs w:val="18"/>
        </w:rPr>
        <w:t xml:space="preserve">Załącznik nr </w:t>
      </w:r>
      <w:r w:rsidR="00E25107">
        <w:rPr>
          <w:rFonts w:ascii="Calibri Light" w:hAnsi="Calibri Light" w:cs="Calibri Light"/>
          <w:bCs/>
          <w:i w:val="0"/>
          <w:sz w:val="18"/>
          <w:szCs w:val="18"/>
        </w:rPr>
        <w:t>9</w:t>
      </w:r>
      <w:r w:rsidR="00A26B9D">
        <w:rPr>
          <w:rFonts w:ascii="Calibri Light" w:hAnsi="Calibri Light" w:cs="Calibri Light"/>
          <w:bCs/>
          <w:i w:val="0"/>
          <w:sz w:val="18"/>
          <w:szCs w:val="18"/>
        </w:rPr>
        <w:t xml:space="preserve"> </w:t>
      </w:r>
      <w:r w:rsidR="00513524">
        <w:rPr>
          <w:rFonts w:ascii="Calibri Light" w:hAnsi="Calibri Light" w:cs="Calibri Light"/>
          <w:bCs/>
          <w:i w:val="0"/>
          <w:sz w:val="18"/>
          <w:szCs w:val="18"/>
        </w:rPr>
        <w:t xml:space="preserve">do </w:t>
      </w:r>
      <w:r w:rsidR="00A26B9D">
        <w:rPr>
          <w:rFonts w:ascii="Calibri Light" w:hAnsi="Calibri Light" w:cs="Calibri Light"/>
          <w:bCs/>
          <w:i w:val="0"/>
          <w:sz w:val="18"/>
          <w:szCs w:val="18"/>
        </w:rPr>
        <w:t>S</w:t>
      </w:r>
      <w:r w:rsidR="00317DDE">
        <w:rPr>
          <w:rFonts w:ascii="Calibri Light" w:hAnsi="Calibri Light" w:cs="Calibri Light"/>
          <w:bCs/>
          <w:i w:val="0"/>
          <w:sz w:val="18"/>
          <w:szCs w:val="18"/>
        </w:rPr>
        <w:t>WZ</w:t>
      </w:r>
    </w:p>
    <w:p w14:paraId="69443AB8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Zamawiający:</w:t>
      </w:r>
    </w:p>
    <w:p w14:paraId="798D9C20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Gmina Miasto Częstochowa</w:t>
      </w:r>
    </w:p>
    <w:p w14:paraId="48AB7E6C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 xml:space="preserve">Centrum Usług Komunalnych w Częstochowie                     </w:t>
      </w:r>
    </w:p>
    <w:p w14:paraId="761DC661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Aleja Wolności 30</w:t>
      </w:r>
    </w:p>
    <w:p w14:paraId="6F506C93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42-217 Częstochowa</w:t>
      </w:r>
    </w:p>
    <w:p w14:paraId="7B622E9F" w14:textId="77777777" w:rsidR="00FB4D4E" w:rsidRDefault="00FB4D4E" w:rsidP="00FB4D4E">
      <w:pPr>
        <w:rPr>
          <w:rFonts w:ascii="Calibri Light" w:hAnsi="Calibri Light" w:cs="Calibri Light"/>
          <w:b/>
          <w:bCs/>
          <w:sz w:val="18"/>
          <w:szCs w:val="18"/>
        </w:rPr>
      </w:pPr>
    </w:p>
    <w:p w14:paraId="00A38745" w14:textId="77777777" w:rsidR="00FB4D4E" w:rsidRDefault="006C7942" w:rsidP="00FB4D4E">
      <w:pPr>
        <w:jc w:val="center"/>
        <w:rPr>
          <w:rFonts w:ascii="Calibri Light" w:hAnsi="Calibri Light" w:cs="Calibri Light"/>
          <w:b/>
          <w:sz w:val="20"/>
        </w:rPr>
      </w:pPr>
      <w:r>
        <w:rPr>
          <w:rFonts w:ascii="Calibri Light" w:hAnsi="Calibri Light" w:cs="Calibri Light"/>
          <w:b/>
          <w:sz w:val="20"/>
        </w:rPr>
        <w:t xml:space="preserve">WYKAZ </w:t>
      </w:r>
      <w:r w:rsidR="00FB4D4E">
        <w:rPr>
          <w:rFonts w:ascii="Calibri Light" w:hAnsi="Calibri Light" w:cs="Calibri Light"/>
          <w:b/>
          <w:sz w:val="20"/>
        </w:rPr>
        <w:t>USŁUG</w:t>
      </w:r>
    </w:p>
    <w:p w14:paraId="5F481384" w14:textId="77777777" w:rsidR="006960F1" w:rsidRDefault="006960F1" w:rsidP="000325FD">
      <w:pPr>
        <w:pStyle w:val="WW-Tekstpodstawowy2"/>
        <w:jc w:val="both"/>
        <w:rPr>
          <w:rFonts w:ascii="Calibri Light" w:hAnsi="Calibri Light" w:cs="Calibri Light"/>
          <w:color w:val="000000"/>
          <w:sz w:val="20"/>
        </w:rPr>
      </w:pPr>
    </w:p>
    <w:p w14:paraId="6B219574" w14:textId="77777777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 xml:space="preserve">Nazwa Wykonawcy </w:t>
      </w:r>
    </w:p>
    <w:p w14:paraId="0817BADC" w14:textId="34F6501E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..................................................</w:t>
      </w:r>
    </w:p>
    <w:p w14:paraId="116851B5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6A1357AC" w14:textId="77777777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 xml:space="preserve">Adres Wykonawcy </w:t>
      </w:r>
    </w:p>
    <w:p w14:paraId="2EB190B0" w14:textId="686C5182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...................................................</w:t>
      </w:r>
    </w:p>
    <w:p w14:paraId="6D08777E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560F302B" w14:textId="24916991" w:rsidR="001908C5" w:rsidRDefault="001908C5" w:rsidP="001908C5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tel. (....) ........................ fax (....) ........</w:t>
      </w:r>
      <w:r w:rsidR="00C1351F">
        <w:rPr>
          <w:rFonts w:ascii="Calibri Light" w:hAnsi="Calibri Light" w:cs="Calibri Light"/>
          <w:sz w:val="20"/>
        </w:rPr>
        <w:t>................ e-mail ………………</w:t>
      </w:r>
    </w:p>
    <w:p w14:paraId="3B9B0FAA" w14:textId="77777777" w:rsidR="00974635" w:rsidRDefault="00974635" w:rsidP="001908C5">
      <w:pPr>
        <w:rPr>
          <w:rFonts w:ascii="Calibri Light" w:hAnsi="Calibri Light" w:cs="Calibri Light"/>
          <w:sz w:val="20"/>
        </w:rPr>
      </w:pPr>
    </w:p>
    <w:p w14:paraId="20534BD5" w14:textId="748E66F3" w:rsidR="00974635" w:rsidRDefault="00974635" w:rsidP="001908C5">
      <w:pPr>
        <w:rPr>
          <w:rFonts w:ascii="Calibri Light" w:hAnsi="Calibri Light" w:cs="Calibri Light"/>
          <w:sz w:val="22"/>
          <w:szCs w:val="22"/>
        </w:rPr>
      </w:pPr>
      <w:r w:rsidRPr="00974635">
        <w:rPr>
          <w:rFonts w:ascii="Calibri Light" w:hAnsi="Calibri Light" w:cs="Calibri Light"/>
          <w:sz w:val="22"/>
          <w:szCs w:val="22"/>
        </w:rPr>
        <w:t>Wykonawca na potrzeby spełnienia warunku, o którym mowa w Rozdziale XVII ust. 4 pkt 4.1 SWZ, zgodnie z którym:</w:t>
      </w:r>
    </w:p>
    <w:p w14:paraId="37D1D150" w14:textId="77777777" w:rsidR="00974635" w:rsidRPr="00974635" w:rsidRDefault="00974635" w:rsidP="001908C5">
      <w:pPr>
        <w:rPr>
          <w:rFonts w:ascii="Calibri Light" w:hAnsi="Calibri Light" w:cs="Calibri Light"/>
          <w:sz w:val="22"/>
          <w:szCs w:val="22"/>
        </w:rPr>
      </w:pPr>
    </w:p>
    <w:p w14:paraId="7B04B1F7" w14:textId="759BBD7F" w:rsidR="00974635" w:rsidRPr="00974635" w:rsidRDefault="00974635" w:rsidP="00974635">
      <w:pPr>
        <w:rPr>
          <w:rFonts w:ascii="Calibri Light" w:hAnsi="Calibri Light" w:cs="Calibri Light"/>
          <w:i/>
          <w:iCs/>
          <w:sz w:val="22"/>
          <w:szCs w:val="22"/>
        </w:rPr>
      </w:pPr>
      <w:r w:rsidRPr="00974635">
        <w:rPr>
          <w:rFonts w:ascii="Calibri Light" w:hAnsi="Calibri Light" w:cs="Calibri Light"/>
          <w:i/>
          <w:iCs/>
          <w:sz w:val="22"/>
          <w:szCs w:val="22"/>
        </w:rPr>
        <w:t>„</w:t>
      </w:r>
      <w:r w:rsidRPr="00974635">
        <w:rPr>
          <w:rFonts w:ascii="Calibri Light" w:hAnsi="Calibri Light" w:cs="Calibri Light"/>
          <w:i/>
          <w:iCs/>
          <w:sz w:val="22"/>
          <w:szCs w:val="22"/>
        </w:rPr>
        <w:t>Zamawiający określa warunki w powyższym zakresie:</w:t>
      </w:r>
    </w:p>
    <w:p w14:paraId="1FB7CF65" w14:textId="2FAD809E" w:rsidR="00FB4D4E" w:rsidRDefault="00974635" w:rsidP="00974635">
      <w:pPr>
        <w:rPr>
          <w:rFonts w:ascii="Calibri Light" w:hAnsi="Calibri Light" w:cs="Calibri Light"/>
          <w:i/>
          <w:iCs/>
          <w:sz w:val="22"/>
          <w:szCs w:val="22"/>
        </w:rPr>
      </w:pPr>
      <w:r w:rsidRPr="00974635">
        <w:rPr>
          <w:rFonts w:ascii="Calibri Light" w:hAnsi="Calibri Light" w:cs="Calibri Light"/>
          <w:i/>
          <w:iCs/>
          <w:sz w:val="22"/>
          <w:szCs w:val="22"/>
        </w:rPr>
        <w:t>4.1.Posiadanie doświadczenia niezbędnego do wykonania przedmiotu zamówienia,</w:t>
      </w:r>
      <w:r w:rsidRPr="00974635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974635">
        <w:rPr>
          <w:rFonts w:ascii="Calibri Light" w:hAnsi="Calibri Light" w:cs="Calibri Light"/>
          <w:i/>
          <w:iCs/>
          <w:sz w:val="22"/>
          <w:szCs w:val="22"/>
        </w:rPr>
        <w:t>tj. wykonanie/zakończenie (rozpoczęcie mogło nastąpić wcześniej) w okresie ostatnich 3 lat przed upływem terminu składania ofert, a jeżeli okres prowadzenia działalności jest krótszy - w tym okresie, co najmniej jednej usługi obejmującej nasadzenia minimum 100 sztuk drzew wraz z pielęgnacją</w:t>
      </w:r>
      <w:r w:rsidRPr="00974635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974635">
        <w:rPr>
          <w:rFonts w:ascii="Calibri Light" w:hAnsi="Calibri Light" w:cs="Calibri Light"/>
          <w:i/>
          <w:iCs/>
          <w:sz w:val="22"/>
          <w:szCs w:val="22"/>
        </w:rPr>
        <w:t>o wartości usługi co najmniej 50 000,00  zł brutto.</w:t>
      </w:r>
      <w:r w:rsidRPr="00974635">
        <w:rPr>
          <w:rFonts w:ascii="Calibri Light" w:hAnsi="Calibri Light" w:cs="Calibri Light"/>
          <w:i/>
          <w:iCs/>
          <w:sz w:val="22"/>
          <w:szCs w:val="22"/>
        </w:rPr>
        <w:t>”</w:t>
      </w:r>
    </w:p>
    <w:p w14:paraId="7982301D" w14:textId="77777777" w:rsidR="00974635" w:rsidRDefault="00974635" w:rsidP="00974635">
      <w:pPr>
        <w:rPr>
          <w:rFonts w:ascii="Calibri Light" w:hAnsi="Calibri Light" w:cs="Calibri Light"/>
          <w:i/>
          <w:iCs/>
          <w:sz w:val="22"/>
          <w:szCs w:val="22"/>
        </w:rPr>
      </w:pPr>
    </w:p>
    <w:p w14:paraId="5719D8D2" w14:textId="03228DFE" w:rsidR="00974635" w:rsidRPr="00974635" w:rsidRDefault="00974635" w:rsidP="00974635">
      <w:pPr>
        <w:rPr>
          <w:rFonts w:ascii="Calibri Light" w:hAnsi="Calibri Light" w:cs="Calibri Light"/>
          <w:sz w:val="22"/>
          <w:szCs w:val="22"/>
        </w:rPr>
      </w:pPr>
      <w:r w:rsidRPr="00974635">
        <w:rPr>
          <w:rFonts w:ascii="Calibri Light" w:hAnsi="Calibri Light" w:cs="Calibri Light"/>
          <w:sz w:val="22"/>
          <w:szCs w:val="22"/>
        </w:rPr>
        <w:t xml:space="preserve">wskazuje następującą </w:t>
      </w:r>
      <w:r>
        <w:rPr>
          <w:rFonts w:ascii="Calibri Light" w:hAnsi="Calibri Light" w:cs="Calibri Light"/>
          <w:sz w:val="22"/>
          <w:szCs w:val="22"/>
        </w:rPr>
        <w:t>usługę</w:t>
      </w:r>
      <w:r w:rsidRPr="00974635">
        <w:rPr>
          <w:rFonts w:ascii="Calibri Light" w:hAnsi="Calibri Light" w:cs="Calibri Light"/>
          <w:sz w:val="22"/>
          <w:szCs w:val="22"/>
        </w:rPr>
        <w:t xml:space="preserve"> / następujące </w:t>
      </w:r>
      <w:r>
        <w:rPr>
          <w:rFonts w:ascii="Calibri Light" w:hAnsi="Calibri Light" w:cs="Calibri Light"/>
          <w:sz w:val="22"/>
          <w:szCs w:val="22"/>
        </w:rPr>
        <w:t>usługi</w:t>
      </w:r>
      <w:r w:rsidRPr="00974635">
        <w:rPr>
          <w:rFonts w:ascii="Calibri Light" w:hAnsi="Calibri Light" w:cs="Calibri Light"/>
          <w:sz w:val="22"/>
          <w:szCs w:val="22"/>
        </w:rPr>
        <w:t>:</w:t>
      </w:r>
    </w:p>
    <w:p w14:paraId="699C0D23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tbl>
      <w:tblPr>
        <w:tblW w:w="10368" w:type="dxa"/>
        <w:tblInd w:w="-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"/>
        <w:gridCol w:w="2151"/>
        <w:gridCol w:w="1560"/>
        <w:gridCol w:w="1589"/>
        <w:gridCol w:w="1595"/>
        <w:gridCol w:w="930"/>
        <w:gridCol w:w="2045"/>
      </w:tblGrid>
      <w:tr w:rsidR="00974635" w14:paraId="71C0EEC6" w14:textId="3531DFCC" w:rsidTr="00974635">
        <w:trPr>
          <w:cantSplit/>
          <w:trHeight w:val="1943"/>
          <w:tblHeader/>
        </w:trPr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B0E171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sz w:val="20"/>
              </w:rPr>
              <w:t>Lp</w:t>
            </w:r>
            <w:proofErr w:type="spellEnd"/>
          </w:p>
        </w:tc>
        <w:tc>
          <w:tcPr>
            <w:tcW w:w="2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199F31" w14:textId="79B7A511" w:rsidR="00974635" w:rsidRDefault="00974635" w:rsidP="00A26B9D">
            <w:pPr>
              <w:pStyle w:val="Tekstpodstawowy"/>
              <w:jc w:val="center"/>
              <w:rPr>
                <w:rFonts w:ascii="Calibri Light" w:hAnsi="Calibri Light" w:cs="Calibri Light"/>
                <w:b w:val="0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Rodzaj usługi i jej charakterystyka </w:t>
            </w:r>
            <w:r>
              <w:rPr>
                <w:rFonts w:ascii="Calibri Light" w:hAnsi="Calibri Light" w:cs="Calibri Light"/>
                <w:sz w:val="20"/>
              </w:rPr>
              <w:br/>
            </w:r>
            <w:r>
              <w:rPr>
                <w:rFonts w:ascii="Calibri Light" w:hAnsi="Calibri Light" w:cs="Calibri Light"/>
                <w:b w:val="0"/>
                <w:sz w:val="20"/>
              </w:rPr>
              <w:t>(proszę podać informacje pozwalające na ocenę czy wszystkie elementy warunku opisanego</w:t>
            </w:r>
          </w:p>
          <w:p w14:paraId="76C56AD6" w14:textId="4DC40D1E" w:rsidR="00974635" w:rsidRDefault="00974635" w:rsidP="00A26B9D">
            <w:pPr>
              <w:pStyle w:val="Tekstpodstawowy"/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b w:val="0"/>
                <w:sz w:val="20"/>
              </w:rPr>
              <w:t xml:space="preserve"> w rozdziale XVII SWZ                       są spełnione)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A09C31" w14:textId="2462F0BD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Wartość zamówienia zrealizowana przez Wykonawcę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94AE6F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Okres realizacji</w:t>
            </w:r>
          </w:p>
          <w:p w14:paraId="5CF4BFB9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(data rozpoczęcia i zakończenia)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6C0F86" w14:textId="7E026764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Dane podmiotu na rzecz którego usługa została wykonana</w:t>
            </w:r>
          </w:p>
          <w:p w14:paraId="309C5010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83B1E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Uwagi</w:t>
            </w:r>
          </w:p>
        </w:tc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CD3B8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</w:p>
          <w:p w14:paraId="2406FCA7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</w:p>
          <w:p w14:paraId="0732A7E2" w14:textId="77777777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</w:p>
          <w:p w14:paraId="55636FD9" w14:textId="3B174804" w:rsidR="00974635" w:rsidRDefault="009746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974635">
              <w:rPr>
                <w:rFonts w:ascii="Calibri Light" w:hAnsi="Calibri Light" w:cs="Calibri Light"/>
                <w:b/>
                <w:sz w:val="20"/>
              </w:rPr>
              <w:t>Informacja o podstawie dysponowania doświadczeniem</w:t>
            </w:r>
          </w:p>
        </w:tc>
      </w:tr>
      <w:tr w:rsidR="00974635" w14:paraId="5B3112C0" w14:textId="62C6B065" w:rsidTr="00974635">
        <w:trPr>
          <w:cantSplit/>
          <w:trHeight w:hRule="exact" w:val="1795"/>
        </w:trPr>
        <w:tc>
          <w:tcPr>
            <w:tcW w:w="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950BF5" w14:textId="77777777" w:rsidR="00974635" w:rsidRDefault="00974635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F86A62" w14:textId="77777777" w:rsidR="00974635" w:rsidRDefault="00974635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15E3CD" w14:textId="77777777" w:rsidR="00974635" w:rsidRDefault="00974635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5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D12424" w14:textId="77777777" w:rsidR="00974635" w:rsidRDefault="00974635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5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64256F" w14:textId="77777777" w:rsidR="00974635" w:rsidRDefault="00974635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D018B" w14:textId="77777777" w:rsidR="00974635" w:rsidRDefault="00974635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0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2DE64" w14:textId="77777777" w:rsidR="00974635" w:rsidRDefault="00974635" w:rsidP="00974635">
            <w:pPr>
              <w:jc w:val="center"/>
              <w:rPr>
                <w:rFonts w:ascii="Calibri Light" w:hAnsi="Calibri Light" w:cs="Calibri Light"/>
                <w:color w:val="000000"/>
              </w:rPr>
            </w:pPr>
          </w:p>
          <w:p w14:paraId="057BCDC3" w14:textId="00C58B6F" w:rsidR="00974635" w:rsidRPr="00974635" w:rsidRDefault="00974635" w:rsidP="00974635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16"/>
              </w:rPr>
            </w:pPr>
            <w:r w:rsidRPr="00974635">
              <w:rPr>
                <w:rFonts w:ascii="Calibri Light" w:hAnsi="Calibri Light" w:cs="Calibri Light"/>
                <w:color w:val="000000"/>
                <w:sz w:val="20"/>
                <w:szCs w:val="16"/>
              </w:rPr>
              <w:t>dysponowanie samodzielne /</w:t>
            </w:r>
          </w:p>
          <w:p w14:paraId="7B6A075A" w14:textId="49331A29" w:rsidR="00974635" w:rsidRDefault="00974635" w:rsidP="00974635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974635">
              <w:rPr>
                <w:rFonts w:ascii="Calibri Light" w:hAnsi="Calibri Light" w:cs="Calibri Light"/>
                <w:color w:val="000000"/>
                <w:sz w:val="20"/>
                <w:szCs w:val="16"/>
              </w:rPr>
              <w:t>udostępnione przez inny podmiot</w:t>
            </w:r>
            <w:r w:rsidRPr="00974635">
              <w:rPr>
                <w:rStyle w:val="Odwoanieprzypisudolnego"/>
                <w:rFonts w:ascii="Calibri Light" w:hAnsi="Calibri Light" w:cs="Calibri Light"/>
                <w:color w:val="000000"/>
                <w:sz w:val="20"/>
                <w:szCs w:val="16"/>
              </w:rPr>
              <w:footnoteReference w:id="1"/>
            </w:r>
          </w:p>
        </w:tc>
      </w:tr>
    </w:tbl>
    <w:p w14:paraId="04A9471D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04E17385" w14:textId="77777777" w:rsidR="00151F5A" w:rsidRDefault="00151F5A" w:rsidP="00FB4D4E">
      <w:pPr>
        <w:rPr>
          <w:rFonts w:ascii="Calibri Light" w:hAnsi="Calibri Light" w:cs="Calibri Light"/>
          <w:sz w:val="20"/>
        </w:rPr>
      </w:pPr>
    </w:p>
    <w:p w14:paraId="58195B3B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5FCDBCD3" w14:textId="570B552D" w:rsidR="00FB4D4E" w:rsidRDefault="00FB4D4E" w:rsidP="00337585">
      <w:pPr>
        <w:ind w:left="709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 xml:space="preserve">                         </w:t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  <w:t xml:space="preserve"> </w:t>
      </w:r>
      <w:r w:rsidR="00337585">
        <w:rPr>
          <w:rFonts w:ascii="Calibri Light" w:hAnsi="Calibri Light" w:cs="Calibri Light"/>
          <w:sz w:val="20"/>
        </w:rPr>
        <w:t>…….</w:t>
      </w:r>
      <w:r>
        <w:rPr>
          <w:rFonts w:ascii="Calibri Light" w:hAnsi="Calibri Light" w:cs="Calibri Light"/>
          <w:sz w:val="20"/>
        </w:rPr>
        <w:t>................................</w:t>
      </w:r>
    </w:p>
    <w:p w14:paraId="63A143EA" w14:textId="77777777" w:rsidR="00337585" w:rsidRDefault="00337585" w:rsidP="00337585">
      <w:pPr>
        <w:tabs>
          <w:tab w:val="left" w:pos="5246"/>
        </w:tabs>
        <w:autoSpaceDN w:val="0"/>
        <w:ind w:left="5103"/>
        <w:jc w:val="center"/>
        <w:rPr>
          <w:rFonts w:ascii="Calibri" w:hAnsi="Calibri" w:cs="Calibri"/>
          <w:i/>
          <w:sz w:val="16"/>
          <w:szCs w:val="16"/>
        </w:rPr>
      </w:pPr>
      <w:r w:rsidRPr="00337585">
        <w:rPr>
          <w:rFonts w:ascii="Calibri" w:hAnsi="Calibri" w:cs="Calibri"/>
          <w:i/>
          <w:sz w:val="16"/>
          <w:szCs w:val="16"/>
        </w:rPr>
        <w:t>Podpis(y) osób(y) uprawnionych (ej)</w:t>
      </w:r>
      <w:r w:rsidRPr="00337585">
        <w:rPr>
          <w:rFonts w:ascii="Calibri" w:hAnsi="Calibri" w:cs="Calibri"/>
          <w:i/>
          <w:sz w:val="16"/>
          <w:szCs w:val="16"/>
        </w:rPr>
        <w:br/>
        <w:t xml:space="preserve"> do składania oświadczeń</w:t>
      </w:r>
      <w:r w:rsidRPr="00337585">
        <w:rPr>
          <w:rFonts w:ascii="Calibri" w:eastAsia="Calibri" w:hAnsi="Calibri" w:cs="Calibri"/>
          <w:sz w:val="16"/>
          <w:szCs w:val="16"/>
          <w:lang w:eastAsia="en-US"/>
        </w:rPr>
        <w:t xml:space="preserve"> </w:t>
      </w:r>
      <w:r w:rsidRPr="00337585">
        <w:rPr>
          <w:rFonts w:ascii="Calibri" w:hAnsi="Calibri" w:cs="Calibri"/>
          <w:i/>
          <w:sz w:val="16"/>
          <w:szCs w:val="16"/>
        </w:rPr>
        <w:t>w imieniu</w:t>
      </w:r>
    </w:p>
    <w:p w14:paraId="31580A00" w14:textId="46969CCA" w:rsidR="00337585" w:rsidRPr="00337585" w:rsidRDefault="00337585" w:rsidP="00337585">
      <w:pPr>
        <w:tabs>
          <w:tab w:val="left" w:pos="5246"/>
        </w:tabs>
        <w:autoSpaceDN w:val="0"/>
        <w:ind w:left="5103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585">
        <w:rPr>
          <w:rFonts w:ascii="Calibri" w:hAnsi="Calibri" w:cs="Calibri"/>
          <w:i/>
          <w:sz w:val="16"/>
          <w:szCs w:val="16"/>
        </w:rPr>
        <w:t xml:space="preserve"> Wykonawc</w:t>
      </w:r>
      <w:r>
        <w:rPr>
          <w:rFonts w:ascii="Calibri" w:hAnsi="Calibri" w:cs="Calibri"/>
          <w:i/>
          <w:sz w:val="16"/>
          <w:szCs w:val="16"/>
        </w:rPr>
        <w:t>y</w:t>
      </w:r>
      <w:r w:rsidRPr="00337585">
        <w:rPr>
          <w:rFonts w:ascii="Calibri" w:hAnsi="Calibri" w:cs="Calibri"/>
          <w:i/>
          <w:sz w:val="16"/>
          <w:szCs w:val="16"/>
        </w:rPr>
        <w:t xml:space="preserve"> o udzielenie zamówienia</w:t>
      </w:r>
    </w:p>
    <w:p w14:paraId="72D1D50C" w14:textId="215E14FE" w:rsidR="000B1958" w:rsidRDefault="000B1958" w:rsidP="00337585">
      <w:pPr>
        <w:pStyle w:val="Nagwek2"/>
        <w:numPr>
          <w:ilvl w:val="0"/>
          <w:numId w:val="0"/>
        </w:numPr>
        <w:tabs>
          <w:tab w:val="left" w:pos="708"/>
        </w:tabs>
        <w:ind w:left="6372"/>
        <w:jc w:val="left"/>
        <w:rPr>
          <w:rFonts w:ascii="Calibri Light" w:hAnsi="Calibri Light" w:cs="Calibri Light"/>
          <w:sz w:val="20"/>
        </w:rPr>
      </w:pPr>
    </w:p>
    <w:sectPr w:rsidR="000B1958" w:rsidSect="00513524">
      <w:headerReference w:type="default" r:id="rId7"/>
      <w:pgSz w:w="11906" w:h="16838"/>
      <w:pgMar w:top="1143" w:right="1152" w:bottom="1417" w:left="1152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793E4" w14:textId="77777777" w:rsidR="007F1943" w:rsidRDefault="007F1943" w:rsidP="00AE1384">
      <w:r>
        <w:separator/>
      </w:r>
    </w:p>
  </w:endnote>
  <w:endnote w:type="continuationSeparator" w:id="0">
    <w:p w14:paraId="0AA23C0C" w14:textId="77777777" w:rsidR="007F1943" w:rsidRDefault="007F1943" w:rsidP="00AE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961EB" w14:textId="77777777" w:rsidR="007F1943" w:rsidRDefault="007F1943" w:rsidP="00AE1384">
      <w:r>
        <w:separator/>
      </w:r>
    </w:p>
  </w:footnote>
  <w:footnote w:type="continuationSeparator" w:id="0">
    <w:p w14:paraId="03BF944D" w14:textId="77777777" w:rsidR="007F1943" w:rsidRDefault="007F1943" w:rsidP="00AE1384">
      <w:r>
        <w:continuationSeparator/>
      </w:r>
    </w:p>
  </w:footnote>
  <w:footnote w:id="1">
    <w:p w14:paraId="5A8C7EBA" w14:textId="77777777" w:rsidR="00974635" w:rsidRPr="00974635" w:rsidRDefault="00974635" w:rsidP="00974635">
      <w:pPr>
        <w:pStyle w:val="Tekstprzypisudolnego"/>
        <w:jc w:val="both"/>
        <w:rPr>
          <w:rFonts w:ascii="Calibri Light" w:hAnsi="Calibri Light" w:cs="Calibri Light"/>
        </w:rPr>
      </w:pPr>
      <w:r w:rsidRPr="00974635">
        <w:rPr>
          <w:rStyle w:val="Odwoanieprzypisudolnego"/>
          <w:rFonts w:ascii="Calibri Light" w:hAnsi="Calibri Light" w:cs="Calibri Light"/>
        </w:rPr>
        <w:footnoteRef/>
      </w:r>
      <w:r w:rsidRPr="00974635">
        <w:rPr>
          <w:rFonts w:ascii="Calibri Light" w:hAnsi="Calibri Light" w:cs="Calibri Light"/>
        </w:rPr>
        <w:t xml:space="preserve"> Należy przekreślić niewłaściwe. Postanowienie znajduje zastosowanie do wszystkich postanowień posługujących się „/”.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4F81" w14:textId="77777777" w:rsidR="00BA51F3" w:rsidRDefault="00BA51F3" w:rsidP="00513524">
    <w:pPr>
      <w:pStyle w:val="Nagwek"/>
      <w:jc w:val="right"/>
      <w:rPr>
        <w:rFonts w:ascii="Calibri Light" w:hAnsi="Calibri Light" w:cs="Calibri Light"/>
        <w:sz w:val="18"/>
        <w:szCs w:val="18"/>
      </w:rPr>
    </w:pPr>
  </w:p>
  <w:p w14:paraId="52D51F3A" w14:textId="77777777" w:rsidR="00E25107" w:rsidRDefault="00E25107" w:rsidP="00E25107">
    <w:pPr>
      <w:pStyle w:val="Nagwek"/>
      <w:jc w:val="right"/>
    </w:pPr>
    <w:r>
      <w:rPr>
        <w:rFonts w:ascii="Calibri Light" w:hAnsi="Calibri Light" w:cs="Calibri Light"/>
        <w:sz w:val="18"/>
        <w:szCs w:val="18"/>
      </w:rPr>
      <w:t>Postępowanie prowadzone w trybie podstawowym bez przeprowadzenia negocjacji nr CUK-ZPI.2600.2.4.2026</w:t>
    </w:r>
  </w:p>
  <w:p w14:paraId="09C0E5AC" w14:textId="2BAACF08" w:rsidR="00877190" w:rsidRPr="00757F3E" w:rsidRDefault="00877190" w:rsidP="00513524">
    <w:pPr>
      <w:pStyle w:val="Nagwek"/>
      <w:jc w:val="right"/>
      <w:rPr>
        <w:rFonts w:ascii="Calibri Light" w:hAnsi="Calibri Light" w:cs="Calibri Light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61658"/>
    <w:multiLevelType w:val="multilevel"/>
    <w:tmpl w:val="B95EE6F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30397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05"/>
    <w:rsid w:val="000325FD"/>
    <w:rsid w:val="00073FBF"/>
    <w:rsid w:val="000B1958"/>
    <w:rsid w:val="00151F5A"/>
    <w:rsid w:val="00155E88"/>
    <w:rsid w:val="001908C5"/>
    <w:rsid w:val="001D10B7"/>
    <w:rsid w:val="0029460F"/>
    <w:rsid w:val="002D346A"/>
    <w:rsid w:val="00317DDE"/>
    <w:rsid w:val="00337585"/>
    <w:rsid w:val="00386262"/>
    <w:rsid w:val="003F3DC4"/>
    <w:rsid w:val="00404365"/>
    <w:rsid w:val="00472F29"/>
    <w:rsid w:val="00493237"/>
    <w:rsid w:val="00493ADF"/>
    <w:rsid w:val="004C2ADF"/>
    <w:rsid w:val="004F6B19"/>
    <w:rsid w:val="00504435"/>
    <w:rsid w:val="00513524"/>
    <w:rsid w:val="005317E1"/>
    <w:rsid w:val="00557ECF"/>
    <w:rsid w:val="005C13EC"/>
    <w:rsid w:val="005D6E14"/>
    <w:rsid w:val="00620179"/>
    <w:rsid w:val="006274E0"/>
    <w:rsid w:val="006960F1"/>
    <w:rsid w:val="006C7942"/>
    <w:rsid w:val="00715A0C"/>
    <w:rsid w:val="00757F3E"/>
    <w:rsid w:val="007908AF"/>
    <w:rsid w:val="007914B5"/>
    <w:rsid w:val="007F1943"/>
    <w:rsid w:val="008612A2"/>
    <w:rsid w:val="00877190"/>
    <w:rsid w:val="008B24D8"/>
    <w:rsid w:val="009323D1"/>
    <w:rsid w:val="00946C08"/>
    <w:rsid w:val="00970550"/>
    <w:rsid w:val="0097456A"/>
    <w:rsid w:val="00974635"/>
    <w:rsid w:val="00975A8D"/>
    <w:rsid w:val="00991314"/>
    <w:rsid w:val="009E5F67"/>
    <w:rsid w:val="00A05982"/>
    <w:rsid w:val="00A13A63"/>
    <w:rsid w:val="00A26B9D"/>
    <w:rsid w:val="00A310FB"/>
    <w:rsid w:val="00A41F98"/>
    <w:rsid w:val="00AB072E"/>
    <w:rsid w:val="00AB0D2E"/>
    <w:rsid w:val="00AB4FD4"/>
    <w:rsid w:val="00AE1384"/>
    <w:rsid w:val="00B32422"/>
    <w:rsid w:val="00BA51F3"/>
    <w:rsid w:val="00C1351F"/>
    <w:rsid w:val="00C71394"/>
    <w:rsid w:val="00CB0963"/>
    <w:rsid w:val="00CC6393"/>
    <w:rsid w:val="00D04605"/>
    <w:rsid w:val="00D16703"/>
    <w:rsid w:val="00D16F80"/>
    <w:rsid w:val="00D42E36"/>
    <w:rsid w:val="00D81FF6"/>
    <w:rsid w:val="00D94FAE"/>
    <w:rsid w:val="00DB7653"/>
    <w:rsid w:val="00DE2F07"/>
    <w:rsid w:val="00E07ED8"/>
    <w:rsid w:val="00E14320"/>
    <w:rsid w:val="00E25107"/>
    <w:rsid w:val="00E66058"/>
    <w:rsid w:val="00EA1F13"/>
    <w:rsid w:val="00EB1194"/>
    <w:rsid w:val="00EE0906"/>
    <w:rsid w:val="00F25621"/>
    <w:rsid w:val="00F3327C"/>
    <w:rsid w:val="00F64A6E"/>
    <w:rsid w:val="00F73501"/>
    <w:rsid w:val="00F85A23"/>
    <w:rsid w:val="00FB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BB7EB"/>
  <w15:chartTrackingRefBased/>
  <w15:docId w15:val="{58DC97F0-81B8-43B6-99C9-FE43BF4C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4D4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FB4D4E"/>
    <w:pPr>
      <w:keepNext/>
      <w:numPr>
        <w:numId w:val="1"/>
      </w:numPr>
      <w:jc w:val="right"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FB4D4E"/>
    <w:pPr>
      <w:keepNext/>
      <w:numPr>
        <w:ilvl w:val="1"/>
        <w:numId w:val="1"/>
      </w:numPr>
      <w:jc w:val="right"/>
      <w:outlineLvl w:val="1"/>
    </w:pPr>
    <w:rPr>
      <w:rFonts w:ascii="Verdana" w:hAnsi="Verdana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EA1F13"/>
    <w:rPr>
      <w:rFonts w:ascii="Courier New" w:hAnsi="Courier New" w:cs="Courier New"/>
      <w:sz w:val="20"/>
    </w:rPr>
  </w:style>
  <w:style w:type="paragraph" w:styleId="Tekstpodstawowy">
    <w:name w:val="Body Text"/>
    <w:basedOn w:val="Normalny"/>
    <w:rsid w:val="00FB4D4E"/>
    <w:rPr>
      <w:b/>
      <w:sz w:val="22"/>
    </w:rPr>
  </w:style>
  <w:style w:type="paragraph" w:customStyle="1" w:styleId="WW-Tekstpodstawowy2">
    <w:name w:val="WW-Tekst podstawowy 2"/>
    <w:basedOn w:val="Normalny"/>
    <w:rsid w:val="00FB4D4E"/>
    <w:pPr>
      <w:jc w:val="center"/>
    </w:pPr>
    <w:rPr>
      <w:rFonts w:ascii="Verdana" w:hAnsi="Verdana"/>
      <w:b/>
    </w:rPr>
  </w:style>
  <w:style w:type="paragraph" w:styleId="Nagwek">
    <w:name w:val="header"/>
    <w:basedOn w:val="Normalny"/>
    <w:link w:val="NagwekZnak"/>
    <w:rsid w:val="00AE138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E1384"/>
    <w:rPr>
      <w:sz w:val="24"/>
    </w:rPr>
  </w:style>
  <w:style w:type="paragraph" w:styleId="Stopka">
    <w:name w:val="footer"/>
    <w:basedOn w:val="Normalny"/>
    <w:link w:val="StopkaZnak"/>
    <w:rsid w:val="00AE138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AE1384"/>
    <w:rPr>
      <w:sz w:val="24"/>
    </w:rPr>
  </w:style>
  <w:style w:type="paragraph" w:styleId="Tekstdymka">
    <w:name w:val="Balloon Text"/>
    <w:basedOn w:val="Normalny"/>
    <w:link w:val="TekstdymkaZnak"/>
    <w:rsid w:val="00C135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351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74635"/>
    <w:pPr>
      <w:suppressAutoHyphens w:val="0"/>
    </w:pPr>
    <w:rPr>
      <w:rFonts w:ascii="Calibri" w:eastAsia="MS ??" w:hAnsi="Calibri" w:cs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74635"/>
    <w:rPr>
      <w:rFonts w:ascii="Calibri" w:eastAsia="MS ??" w:hAnsi="Calibri" w:cs="Calibri"/>
    </w:rPr>
  </w:style>
  <w:style w:type="character" w:styleId="Odwoanieprzypisudolnego">
    <w:name w:val="footnote reference"/>
    <w:basedOn w:val="Domylnaczcionkaakapitu"/>
    <w:uiPriority w:val="99"/>
    <w:unhideWhenUsed/>
    <w:rsid w:val="009746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5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KASP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Kasprzyk</dc:creator>
  <cp:keywords/>
  <cp:lastModifiedBy>Justyna JM. Męcik</cp:lastModifiedBy>
  <cp:revision>7</cp:revision>
  <cp:lastPrinted>2017-08-08T10:57:00Z</cp:lastPrinted>
  <dcterms:created xsi:type="dcterms:W3CDTF">2026-04-29T09:02:00Z</dcterms:created>
  <dcterms:modified xsi:type="dcterms:W3CDTF">2026-08-12T11:05:00Z</dcterms:modified>
</cp:coreProperties>
</file>